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512C9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Edward JOHNSON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CE8D45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 Hertfordshire. Tile maker.</w:t>
      </w:r>
    </w:p>
    <w:p w14:paraId="550E919E" w14:textId="77777777" w:rsidR="00AC5B20" w:rsidRDefault="00AC5B20" w:rsidP="00AC5B20">
      <w:pPr>
        <w:rPr>
          <w:rFonts w:ascii="Times New Roman" w:hAnsi="Times New Roman" w:cs="Times New Roman"/>
        </w:rPr>
      </w:pPr>
    </w:p>
    <w:p w14:paraId="2AF5367D" w14:textId="77777777" w:rsidR="00AC5B20" w:rsidRDefault="00AC5B20" w:rsidP="00AC5B20">
      <w:pPr>
        <w:rPr>
          <w:rFonts w:ascii="Times New Roman" w:hAnsi="Times New Roman" w:cs="Times New Roman"/>
        </w:rPr>
      </w:pPr>
    </w:p>
    <w:p w14:paraId="1C3815F4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Edward Westby(q.v.) brought a plaint of debt against him, William</w:t>
      </w:r>
    </w:p>
    <w:p w14:paraId="2EAF027D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Assheley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Weldhyde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Brokke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Tittenhanger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0AFF4EE1" w14:textId="77777777" w:rsidR="00AC5B20" w:rsidRDefault="00AC5B20" w:rsidP="00AC5B2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Kytewylde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Weldhyde</w:t>
      </w:r>
      <w:proofErr w:type="spellEnd"/>
      <w:r>
        <w:rPr>
          <w:rFonts w:ascii="Times New Roman" w:hAnsi="Times New Roman" w:cs="Times New Roman"/>
        </w:rPr>
        <w:t xml:space="preserve"> in Ridge(q.v.).</w:t>
      </w:r>
    </w:p>
    <w:p w14:paraId="7F81BC91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F2BF4AC" w14:textId="77777777" w:rsidR="00AC5B20" w:rsidRDefault="00AC5B20" w:rsidP="00AC5B20">
      <w:pPr>
        <w:rPr>
          <w:rFonts w:ascii="Times New Roman" w:hAnsi="Times New Roman" w:cs="Times New Roman"/>
        </w:rPr>
      </w:pPr>
    </w:p>
    <w:p w14:paraId="445636D6" w14:textId="77777777" w:rsidR="00AC5B20" w:rsidRDefault="00AC5B20" w:rsidP="00AC5B20">
      <w:pPr>
        <w:rPr>
          <w:rFonts w:ascii="Times New Roman" w:hAnsi="Times New Roman" w:cs="Times New Roman"/>
        </w:rPr>
      </w:pPr>
    </w:p>
    <w:p w14:paraId="3A828D1A" w14:textId="77777777" w:rsidR="00AC5B20" w:rsidRDefault="00AC5B20" w:rsidP="00AC5B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1484</w:t>
      </w:r>
    </w:p>
    <w:p w14:paraId="2E689F37" w14:textId="77777777" w:rsidR="006B2F86" w:rsidRPr="00E71FC3" w:rsidRDefault="00AC5B2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45D5D" w14:textId="77777777" w:rsidR="00AC5B20" w:rsidRDefault="00AC5B20" w:rsidP="00E71FC3">
      <w:r>
        <w:separator/>
      </w:r>
    </w:p>
  </w:endnote>
  <w:endnote w:type="continuationSeparator" w:id="0">
    <w:p w14:paraId="6DCA906B" w14:textId="77777777" w:rsidR="00AC5B20" w:rsidRDefault="00AC5B2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9A37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0C8D5" w14:textId="77777777" w:rsidR="00AC5B20" w:rsidRDefault="00AC5B20" w:rsidP="00E71FC3">
      <w:r>
        <w:separator/>
      </w:r>
    </w:p>
  </w:footnote>
  <w:footnote w:type="continuationSeparator" w:id="0">
    <w:p w14:paraId="5AE82025" w14:textId="77777777" w:rsidR="00AC5B20" w:rsidRDefault="00AC5B2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B20"/>
    <w:rsid w:val="001A7C09"/>
    <w:rsid w:val="00577BD5"/>
    <w:rsid w:val="00656CBA"/>
    <w:rsid w:val="006A1F77"/>
    <w:rsid w:val="00733BE7"/>
    <w:rsid w:val="00AB52E8"/>
    <w:rsid w:val="00AC5B2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24DD4"/>
  <w15:chartTrackingRefBased/>
  <w15:docId w15:val="{8F1A0EDB-24F1-44A4-AF67-7EC24A0C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B2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5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2019-04-13T19:15:00Z</dcterms:created>
  <dcterms:modified xsi:type="dcterms:W3CDTF">2019-04-13T19:16:00Z</dcterms:modified>
</cp:coreProperties>
</file>